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CA0BA" w14:textId="77777777" w:rsidR="00992D30" w:rsidRPr="00EF080F" w:rsidRDefault="00992D30" w:rsidP="00992D30">
      <w:pPr>
        <w:jc w:val="both"/>
        <w:rPr>
          <w:rFonts w:ascii="Calibri" w:hAnsi="Calibri" w:cs="Calibri"/>
          <w:b/>
          <w:sz w:val="22"/>
          <w:szCs w:val="22"/>
        </w:rPr>
      </w:pPr>
      <w:r w:rsidRPr="00EF080F">
        <w:rPr>
          <w:rFonts w:ascii="Calibri" w:hAnsi="Calibri" w:cs="Calibri"/>
          <w:b/>
          <w:sz w:val="22"/>
          <w:szCs w:val="22"/>
        </w:rPr>
        <w:t>Programul Regiunea Centru</w:t>
      </w:r>
    </w:p>
    <w:p w14:paraId="7EEECCE5" w14:textId="77777777" w:rsidR="00992D30" w:rsidRPr="00EF080F" w:rsidRDefault="00992D30" w:rsidP="00992D30">
      <w:pPr>
        <w:pStyle w:val="Default"/>
        <w:jc w:val="both"/>
        <w:rPr>
          <w:b/>
          <w:noProof/>
          <w:color w:val="auto"/>
          <w:sz w:val="22"/>
          <w:szCs w:val="22"/>
          <w:lang w:eastAsia="de-DE"/>
        </w:rPr>
      </w:pPr>
      <w:r w:rsidRPr="00EF080F">
        <w:rPr>
          <w:b/>
          <w:noProof/>
          <w:color w:val="auto"/>
          <w:sz w:val="22"/>
          <w:szCs w:val="22"/>
          <w:lang w:eastAsia="de-DE"/>
        </w:rPr>
        <w:t xml:space="preserve">Prioritatea 1 O regiune competitivă prin inovare și întreprinderi dinamice pentru o economie inteligentă </w:t>
      </w:r>
    </w:p>
    <w:p w14:paraId="2A37586A" w14:textId="77777777" w:rsidR="00992D30" w:rsidRPr="00EF080F" w:rsidRDefault="00992D30" w:rsidP="00992D30">
      <w:pPr>
        <w:pStyle w:val="Default"/>
        <w:jc w:val="both"/>
        <w:rPr>
          <w:b/>
          <w:noProof/>
          <w:color w:val="auto"/>
          <w:sz w:val="22"/>
          <w:szCs w:val="22"/>
          <w:lang w:eastAsia="de-DE"/>
        </w:rPr>
      </w:pPr>
      <w:r w:rsidRPr="00EF080F">
        <w:rPr>
          <w:b/>
          <w:noProof/>
          <w:color w:val="auto"/>
          <w:sz w:val="22"/>
          <w:szCs w:val="22"/>
          <w:lang w:eastAsia="de-DE"/>
        </w:rPr>
        <w:t>OS 1.3.  Intensificarea creșterii durabile și a competitivităţii IMM-urilor și crearea de locuri de muncă în cadrul IMM-urilor, inclusiv prin investiţii productive</w:t>
      </w:r>
    </w:p>
    <w:p w14:paraId="2847B1A7" w14:textId="77777777" w:rsidR="00992D30" w:rsidRPr="00EF080F" w:rsidRDefault="00992D30" w:rsidP="00992D30">
      <w:pPr>
        <w:pStyle w:val="Default"/>
        <w:jc w:val="both"/>
        <w:rPr>
          <w:b/>
          <w:noProof/>
          <w:color w:val="auto"/>
          <w:sz w:val="22"/>
          <w:szCs w:val="22"/>
          <w:lang w:eastAsia="de-DE"/>
        </w:rPr>
      </w:pPr>
      <w:r w:rsidRPr="00EF080F">
        <w:rPr>
          <w:b/>
          <w:noProof/>
          <w:color w:val="auto"/>
          <w:sz w:val="22"/>
          <w:szCs w:val="22"/>
          <w:lang w:eastAsia="de-DE"/>
        </w:rPr>
        <w:t>OS 1.4 (iv) Dezvoltarea competenţelor pentru specializare inteligentă, tranziţie</w:t>
      </w:r>
    </w:p>
    <w:p w14:paraId="617710A8" w14:textId="77777777" w:rsidR="00992D30" w:rsidRPr="00EF080F" w:rsidRDefault="00992D30" w:rsidP="00992D30">
      <w:pPr>
        <w:pStyle w:val="Default"/>
        <w:jc w:val="both"/>
        <w:rPr>
          <w:b/>
          <w:noProof/>
          <w:color w:val="auto"/>
          <w:sz w:val="22"/>
          <w:szCs w:val="22"/>
          <w:lang w:eastAsia="de-DE"/>
        </w:rPr>
      </w:pPr>
      <w:r w:rsidRPr="00EF080F">
        <w:rPr>
          <w:b/>
          <w:noProof/>
          <w:color w:val="auto"/>
          <w:sz w:val="22"/>
          <w:szCs w:val="22"/>
          <w:lang w:eastAsia="de-DE"/>
        </w:rPr>
        <w:t>industrială și antreprenoriat</w:t>
      </w:r>
    </w:p>
    <w:p w14:paraId="2FC6F7B1" w14:textId="2A1A4633" w:rsidR="00992D30" w:rsidRPr="00EF080F" w:rsidRDefault="00CE33BB" w:rsidP="00992D30">
      <w:pPr>
        <w:rPr>
          <w:rFonts w:ascii="Calibri" w:hAnsi="Calibri" w:cs="Calibri"/>
          <w:b/>
          <w:sz w:val="22"/>
          <w:szCs w:val="22"/>
        </w:rPr>
      </w:pPr>
      <w:r w:rsidRPr="00EF080F">
        <w:rPr>
          <w:rFonts w:ascii="Calibri" w:hAnsi="Calibri" w:cs="Calibri"/>
          <w:b/>
          <w:sz w:val="22"/>
          <w:szCs w:val="22"/>
        </w:rPr>
        <w:t>Acțiunea</w:t>
      </w:r>
      <w:r w:rsidR="00992D30" w:rsidRPr="00EF080F">
        <w:rPr>
          <w:rFonts w:ascii="Calibri" w:hAnsi="Calibri" w:cs="Calibri"/>
          <w:b/>
          <w:sz w:val="22"/>
          <w:szCs w:val="22"/>
        </w:rPr>
        <w:t xml:space="preserve"> 2: Structuri de sprijin pentru dezvoltare IMM</w:t>
      </w:r>
    </w:p>
    <w:p w14:paraId="23E1D50F" w14:textId="77777777" w:rsidR="009A7A0D" w:rsidRPr="009A7A0D" w:rsidRDefault="00734A24" w:rsidP="009A7A0D">
      <w:pPr>
        <w:rPr>
          <w:rFonts w:ascii="Calibri" w:hAnsi="Calibri" w:cs="Calibri"/>
          <w:b/>
          <w:sz w:val="22"/>
          <w:szCs w:val="22"/>
        </w:rPr>
      </w:pPr>
      <w:r w:rsidRPr="00EF080F">
        <w:rPr>
          <w:rFonts w:ascii="Calibri" w:hAnsi="Calibri" w:cs="Calibri"/>
          <w:b/>
          <w:sz w:val="22"/>
          <w:szCs w:val="22"/>
        </w:rPr>
        <w:t>Intervenția</w:t>
      </w:r>
      <w:r w:rsidR="009A7A0D">
        <w:rPr>
          <w:rFonts w:ascii="Calibri" w:hAnsi="Calibri" w:cs="Calibri"/>
          <w:b/>
          <w:sz w:val="22"/>
          <w:szCs w:val="22"/>
        </w:rPr>
        <w:t xml:space="preserve"> </w:t>
      </w:r>
      <w:r w:rsidR="009A7A0D" w:rsidRPr="009A7A0D">
        <w:rPr>
          <w:rFonts w:ascii="Calibri" w:hAnsi="Calibri" w:cs="Calibri"/>
          <w:b/>
          <w:bCs/>
          <w:sz w:val="22"/>
          <w:szCs w:val="22"/>
        </w:rPr>
        <w:t>151: Incubatoare si acceleratoare de afaceri- APEL 2</w:t>
      </w:r>
    </w:p>
    <w:p w14:paraId="7E8EF3AC" w14:textId="29B76742" w:rsidR="005C7AFF" w:rsidRPr="00EF080F" w:rsidRDefault="005C7AFF" w:rsidP="009A7A0D">
      <w:pPr>
        <w:rPr>
          <w:rFonts w:ascii="Calibri" w:hAnsi="Calibri" w:cs="Calibri"/>
          <w:sz w:val="22"/>
          <w:szCs w:val="22"/>
        </w:rPr>
      </w:pPr>
    </w:p>
    <w:p w14:paraId="4D270EE3" w14:textId="77777777" w:rsidR="005C7AFF" w:rsidRPr="00EF080F" w:rsidRDefault="005C7AFF" w:rsidP="005C7AF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6E72E89D" w14:textId="4A3E68A0" w:rsidR="00542F08" w:rsidRPr="00EF080F" w:rsidRDefault="004E1D36" w:rsidP="00542F08">
      <w:pPr>
        <w:tabs>
          <w:tab w:val="center" w:pos="4536"/>
          <w:tab w:val="right" w:pos="9072"/>
        </w:tabs>
        <w:jc w:val="right"/>
        <w:rPr>
          <w:rFonts w:asciiTheme="minorHAnsi" w:hAnsiTheme="minorHAnsi" w:cstheme="minorHAnsi"/>
          <w:b/>
          <w:sz w:val="22"/>
          <w:szCs w:val="22"/>
          <w:lang w:val="pt-BR" w:eastAsia="en-US"/>
        </w:rPr>
      </w:pPr>
      <w:r w:rsidRPr="00EF080F">
        <w:rPr>
          <w:rFonts w:asciiTheme="minorHAnsi" w:hAnsiTheme="minorHAnsi" w:cstheme="minorHAnsi"/>
          <w:b/>
          <w:sz w:val="22"/>
          <w:szCs w:val="22"/>
          <w:lang w:val="pt-BR" w:eastAsia="en-US"/>
        </w:rPr>
        <w:t xml:space="preserve">ANEXA </w:t>
      </w:r>
      <w:r w:rsidR="000C26FD" w:rsidRPr="00EF080F">
        <w:rPr>
          <w:rFonts w:asciiTheme="minorHAnsi" w:hAnsiTheme="minorHAnsi" w:cstheme="minorHAnsi"/>
          <w:b/>
          <w:sz w:val="22"/>
          <w:szCs w:val="22"/>
          <w:lang w:val="pt-BR" w:eastAsia="en-US"/>
        </w:rPr>
        <w:t>14</w:t>
      </w:r>
    </w:p>
    <w:p w14:paraId="4952BA2F" w14:textId="77777777" w:rsidR="00542F08" w:rsidRPr="00EF080F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  <w:lang w:val="pt-BR" w:eastAsia="en-US"/>
        </w:rPr>
      </w:pPr>
    </w:p>
    <w:p w14:paraId="6123B17A" w14:textId="77777777" w:rsidR="00542F08" w:rsidRPr="00EF080F" w:rsidRDefault="00542F08" w:rsidP="000C0655">
      <w:pPr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</w:pPr>
      <w:r w:rsidRPr="00EF080F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Tabel centralizator numere cadastrale </w:t>
      </w:r>
      <w:proofErr w:type="spellStart"/>
      <w:r w:rsidRPr="00EF080F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şi</w:t>
      </w:r>
      <w:proofErr w:type="spellEnd"/>
      <w:r w:rsidRPr="00EF080F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 obiective de </w:t>
      </w:r>
      <w:proofErr w:type="spellStart"/>
      <w:r w:rsidRPr="00EF080F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investiţie</w:t>
      </w:r>
      <w:proofErr w:type="spellEnd"/>
    </w:p>
    <w:p w14:paraId="315C6E30" w14:textId="77777777" w:rsidR="00542F08" w:rsidRPr="00EF080F" w:rsidRDefault="00542F08" w:rsidP="000C0655">
      <w:pPr>
        <w:spacing w:before="120" w:after="120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542F08" w:rsidRPr="00EF080F" w14:paraId="192D294A" w14:textId="77777777" w:rsidTr="00F14CFD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CB87C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E5CC3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Nr. carte funciară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99E73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Număr cadastral </w:t>
            </w:r>
          </w:p>
          <w:p w14:paraId="3B40740D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0DB22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proofErr w:type="spellStart"/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Suprafaţă</w:t>
            </w:r>
            <w:proofErr w:type="spellEnd"/>
          </w:p>
          <w:p w14:paraId="45D37AF9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(mp)</w:t>
            </w:r>
            <w:r w:rsidR="0057715F"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teren si/sau </w:t>
            </w:r>
            <w:proofErr w:type="spellStart"/>
            <w:r w:rsidR="0057715F"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cladire</w:t>
            </w:r>
            <w:proofErr w:type="spellEnd"/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17135" w14:textId="77777777" w:rsidR="00542F08" w:rsidRPr="00EF080F" w:rsidRDefault="00542F08" w:rsidP="00542F08">
            <w:pPr>
              <w:spacing w:before="120" w:after="2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Obiectiv de </w:t>
            </w:r>
            <w:proofErr w:type="spellStart"/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investiţie</w:t>
            </w:r>
            <w:proofErr w:type="spellEnd"/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aferent proiectului*</w:t>
            </w:r>
          </w:p>
          <w:p w14:paraId="6700D46B" w14:textId="77777777" w:rsidR="00542F08" w:rsidRPr="00EF080F" w:rsidRDefault="00542F08" w:rsidP="00542F08">
            <w:pPr>
              <w:spacing w:before="120" w:after="24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208BB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Istoric (dacă este cazul)</w:t>
            </w:r>
          </w:p>
          <w:p w14:paraId="6B75AB13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14:paraId="1C30DA23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 xml:space="preserve">Se vor </w:t>
            </w:r>
            <w:proofErr w:type="spellStart"/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menţiona</w:t>
            </w:r>
            <w:proofErr w:type="spellEnd"/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 xml:space="preserve"> actele privind dezmembrările </w:t>
            </w:r>
            <w:proofErr w:type="spellStart"/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şi</w:t>
            </w:r>
            <w:proofErr w:type="spellEnd"/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 xml:space="preserve"> alipirile, etc  </w:t>
            </w:r>
          </w:p>
        </w:tc>
      </w:tr>
      <w:tr w:rsidR="00542F08" w:rsidRPr="00EF080F" w14:paraId="411A0A91" w14:textId="77777777" w:rsidTr="00F14CFD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5B4AD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144EA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D866C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AA6AA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8A1E6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7BBBC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542F08" w:rsidRPr="00EF080F" w14:paraId="3BBA4649" w14:textId="77777777" w:rsidTr="00F14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42C67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F82915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4CF746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720CF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259A7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14D6" w14:textId="77777777" w:rsidR="00542F08" w:rsidRPr="00EF080F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542F08" w:rsidRPr="00EF080F" w14:paraId="33F2BB54" w14:textId="77777777" w:rsidTr="00F14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7319D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A73EBC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1E7EF4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90326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FA9E99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32C98" w14:textId="77777777" w:rsidR="00542F08" w:rsidRPr="00EF080F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020965E1" w14:textId="77777777" w:rsidR="00542F08" w:rsidRPr="00EF080F" w:rsidRDefault="00542F08" w:rsidP="00542F08">
      <w:pPr>
        <w:spacing w:before="120" w:after="240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eastAsia="ro-RO"/>
        </w:rPr>
      </w:pPr>
      <w:r w:rsidRPr="00EF080F">
        <w:rPr>
          <w:rFonts w:asciiTheme="minorHAnsi" w:hAnsiTheme="minorHAnsi" w:cstheme="minorHAnsi"/>
          <w:b/>
          <w:bCs/>
          <w:color w:val="000000"/>
          <w:sz w:val="22"/>
          <w:szCs w:val="22"/>
          <w:lang w:eastAsia="ro-RO"/>
        </w:rPr>
        <w:t xml:space="preserve">* </w:t>
      </w:r>
      <w:r w:rsidRPr="00EF080F">
        <w:rPr>
          <w:rFonts w:asciiTheme="minorHAnsi" w:hAnsiTheme="minorHAnsi" w:cstheme="minorHAnsi"/>
          <w:bCs/>
          <w:color w:val="000000"/>
          <w:sz w:val="22"/>
          <w:szCs w:val="22"/>
          <w:lang w:eastAsia="ro-RO"/>
        </w:rPr>
        <w:t xml:space="preserve">În coloana </w:t>
      </w:r>
      <w:r w:rsidRPr="00EF080F">
        <w:rPr>
          <w:rFonts w:asciiTheme="minorHAnsi" w:hAnsiTheme="minorHAnsi" w:cstheme="minorHAnsi"/>
          <w:bCs/>
          <w:color w:val="000000"/>
          <w:sz w:val="22"/>
          <w:szCs w:val="22"/>
          <w:lang w:val="pt-BR" w:eastAsia="ro-RO"/>
        </w:rPr>
        <w:t>“</w:t>
      </w:r>
      <w:r w:rsidRPr="00EF080F">
        <w:rPr>
          <w:rFonts w:asciiTheme="minorHAnsi" w:hAnsiTheme="minorHAnsi" w:cstheme="minorHAnsi"/>
          <w:bCs/>
          <w:color w:val="000000"/>
          <w:sz w:val="22"/>
          <w:szCs w:val="22"/>
          <w:lang w:eastAsia="ro-RO"/>
        </w:rPr>
        <w:t xml:space="preserve">Obiectiv de investiție aferent proiectului”, pentru toate imobilele  care fac obiectul proiectului </w:t>
      </w:r>
      <w:r w:rsidRPr="00EF080F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ro-RO"/>
        </w:rPr>
        <w:t>(teren/</w:t>
      </w:r>
      <w:proofErr w:type="spellStart"/>
      <w:r w:rsidRPr="00EF080F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ro-RO"/>
        </w:rPr>
        <w:t>cladire</w:t>
      </w:r>
      <w:proofErr w:type="spellEnd"/>
      <w:r w:rsidRPr="00EF080F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ro-RO"/>
        </w:rPr>
        <w:t xml:space="preserve">) identificate prin extrasele de carte funciară, </w:t>
      </w:r>
      <w:r w:rsidRPr="00EF080F">
        <w:rPr>
          <w:rFonts w:asciiTheme="minorHAnsi" w:hAnsiTheme="minorHAnsi" w:cstheme="minorHAnsi"/>
          <w:bCs/>
          <w:color w:val="000000"/>
          <w:sz w:val="22"/>
          <w:szCs w:val="22"/>
          <w:lang w:eastAsia="ro-RO"/>
        </w:rPr>
        <w:t>s</w:t>
      </w:r>
      <w:r w:rsidRPr="00EF080F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ro-RO"/>
        </w:rPr>
        <w:t>e vor menționa  suprafețele   afectate de lucrările de intervenții propuse  pentru fiecare obiectiv de investiție propus.</w:t>
      </w:r>
    </w:p>
    <w:sectPr w:rsidR="00542F08" w:rsidRPr="00EF080F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158EB" w14:textId="77777777" w:rsidR="00BE74C2" w:rsidRDefault="00BE74C2">
      <w:r>
        <w:separator/>
      </w:r>
    </w:p>
  </w:endnote>
  <w:endnote w:type="continuationSeparator" w:id="0">
    <w:p w14:paraId="7A12674D" w14:textId="77777777" w:rsidR="00BE74C2" w:rsidRDefault="00BE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700" w14:textId="77777777" w:rsidR="00CC353E" w:rsidRDefault="00CC353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50A088A" w14:textId="77777777">
      <w:trPr>
        <w:cantSplit/>
        <w:trHeight w:hRule="exact" w:val="340"/>
        <w:hidden/>
      </w:trPr>
      <w:tc>
        <w:tcPr>
          <w:tcW w:w="9210" w:type="dxa"/>
        </w:tcPr>
        <w:p w14:paraId="03948DA1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1CF69909" w14:textId="77777777" w:rsidR="00F12E7F" w:rsidRDefault="00542F08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34726F76" wp14:editId="252AD90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7D40514" wp14:editId="1BD3CAE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4E42C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D40514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3EE4E42C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71CA6EA" wp14:editId="113C170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E59A2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1CA6EA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BE59A28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4D48D4" wp14:editId="34EFD79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C8098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72281E5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71DDFFB6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4D48D4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3AC8098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72281E5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71DDFFB6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702D9463" wp14:editId="1FA29B7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59AE5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6A7D" w14:textId="77777777" w:rsidR="00072DDE" w:rsidRDefault="00542F08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46493A1" wp14:editId="7180440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BEB7C1" wp14:editId="0F9C40A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86D95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BEB7C1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7E86D95D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86922D4" wp14:editId="746A08E3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FFD1B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86922D4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3F5FFD1B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2E3DFA2" wp14:editId="1B070460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4915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828BE13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5E10C853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E3DFA2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57649158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828BE13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5E10C853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73F8507" wp14:editId="5ADF598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BB91F" w14:textId="77777777" w:rsidR="00BE74C2" w:rsidRDefault="00BE74C2">
      <w:r>
        <w:separator/>
      </w:r>
    </w:p>
  </w:footnote>
  <w:footnote w:type="continuationSeparator" w:id="0">
    <w:p w14:paraId="510B12BA" w14:textId="77777777" w:rsidR="00BE74C2" w:rsidRDefault="00BE7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52C81" w14:textId="205F52E3" w:rsidR="00CC353E" w:rsidRDefault="00BE74C2">
    <w:pPr>
      <w:pStyle w:val="Antet"/>
    </w:pPr>
    <w:r>
      <w:rPr>
        <w:noProof/>
      </w:rPr>
      <w:pict w14:anchorId="2FB726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561.15pt;height:112.2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717" w14:textId="006A4DCD" w:rsidR="002B3BB9" w:rsidRPr="00851382" w:rsidRDefault="00BE74C2">
    <w:pPr>
      <w:pStyle w:val="Antet"/>
      <w:rPr>
        <w:color w:val="999999"/>
      </w:rPr>
    </w:pPr>
    <w:r>
      <w:rPr>
        <w:noProof/>
      </w:rPr>
      <w:pict w14:anchorId="1F61A7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561.15pt;height:112.2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HID CONSULTATIV"/>
          <w10:wrap anchorx="margin" anchory="margin"/>
        </v:shape>
      </w:pict>
    </w:r>
    <w:r w:rsidR="00542F08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0A19566" wp14:editId="71ED3761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7B4160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487E0D6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A19566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457B4160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2487E0D6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542F0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542F08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0C78" w14:textId="31C7A79D" w:rsidR="002B3BB9" w:rsidRDefault="00542F08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3C321318" wp14:editId="68135FC6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4A4E29E3" wp14:editId="33A9C61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1320B43A" wp14:editId="68AEC912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844827">
    <w:abstractNumId w:val="1"/>
  </w:num>
  <w:num w:numId="2" w16cid:durableId="1177840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76CB3"/>
    <w:rsid w:val="00080850"/>
    <w:rsid w:val="0009018B"/>
    <w:rsid w:val="00094830"/>
    <w:rsid w:val="000C0655"/>
    <w:rsid w:val="000C26FD"/>
    <w:rsid w:val="000C2AAE"/>
    <w:rsid w:val="001175F2"/>
    <w:rsid w:val="00125DDB"/>
    <w:rsid w:val="001357F6"/>
    <w:rsid w:val="00144BFD"/>
    <w:rsid w:val="001E7D06"/>
    <w:rsid w:val="0025235C"/>
    <w:rsid w:val="002B3BB9"/>
    <w:rsid w:val="002E07E9"/>
    <w:rsid w:val="002F1246"/>
    <w:rsid w:val="00351F71"/>
    <w:rsid w:val="00376CFE"/>
    <w:rsid w:val="003D17D0"/>
    <w:rsid w:val="003E2E03"/>
    <w:rsid w:val="00474F02"/>
    <w:rsid w:val="004E1D36"/>
    <w:rsid w:val="00521220"/>
    <w:rsid w:val="00523BEA"/>
    <w:rsid w:val="00542F08"/>
    <w:rsid w:val="0057715F"/>
    <w:rsid w:val="005A6B00"/>
    <w:rsid w:val="005C21C9"/>
    <w:rsid w:val="005C7AFF"/>
    <w:rsid w:val="005D4585"/>
    <w:rsid w:val="00643AC4"/>
    <w:rsid w:val="006B79B9"/>
    <w:rsid w:val="006F14B9"/>
    <w:rsid w:val="007209E0"/>
    <w:rsid w:val="00734A24"/>
    <w:rsid w:val="007376B3"/>
    <w:rsid w:val="00754551"/>
    <w:rsid w:val="007611F4"/>
    <w:rsid w:val="007A69A6"/>
    <w:rsid w:val="007C403D"/>
    <w:rsid w:val="00851382"/>
    <w:rsid w:val="0088290B"/>
    <w:rsid w:val="008C26CE"/>
    <w:rsid w:val="008E7688"/>
    <w:rsid w:val="009345B2"/>
    <w:rsid w:val="00936CF8"/>
    <w:rsid w:val="0095716B"/>
    <w:rsid w:val="00992D30"/>
    <w:rsid w:val="009A7A0D"/>
    <w:rsid w:val="009F711B"/>
    <w:rsid w:val="00A06DE4"/>
    <w:rsid w:val="00AB1A6A"/>
    <w:rsid w:val="00AE4990"/>
    <w:rsid w:val="00B15233"/>
    <w:rsid w:val="00BD3175"/>
    <w:rsid w:val="00BE74C2"/>
    <w:rsid w:val="00C05C7A"/>
    <w:rsid w:val="00C82AD1"/>
    <w:rsid w:val="00C916A3"/>
    <w:rsid w:val="00CC353E"/>
    <w:rsid w:val="00CC6C98"/>
    <w:rsid w:val="00CE33BB"/>
    <w:rsid w:val="00D22014"/>
    <w:rsid w:val="00D94812"/>
    <w:rsid w:val="00DD113C"/>
    <w:rsid w:val="00E31672"/>
    <w:rsid w:val="00E538F6"/>
    <w:rsid w:val="00E753B1"/>
    <w:rsid w:val="00EF080F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E9091"/>
  <w15:chartTrackingRefBased/>
  <w15:docId w15:val="{5BE3B24A-F45F-4A20-BA8F-5F5ACD56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Default">
    <w:name w:val="Default"/>
    <w:rsid w:val="00992D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732DA-E252-4B93-B11E-183EAC229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1156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15</cp:revision>
  <cp:lastPrinted>2024-10-29T09:02:00Z</cp:lastPrinted>
  <dcterms:created xsi:type="dcterms:W3CDTF">2023-05-29T10:19:00Z</dcterms:created>
  <dcterms:modified xsi:type="dcterms:W3CDTF">2026-08-20T13:54:00Z</dcterms:modified>
</cp:coreProperties>
</file>